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6B" w:rsidRPr="00780611" w:rsidRDefault="005D366B" w:rsidP="00780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0611">
        <w:rPr>
          <w:rFonts w:ascii="Times New Roman" w:hAnsi="Times New Roman"/>
          <w:b/>
          <w:bCs/>
          <w:sz w:val="28"/>
          <w:szCs w:val="28"/>
          <w:lang w:eastAsia="ru-RU"/>
        </w:rPr>
        <w:t>Форма заявления о переустройстве и (или) перепланировке</w:t>
      </w:r>
      <w:r w:rsidRPr="00780611">
        <w:rPr>
          <w:rFonts w:ascii="Times New Roman" w:hAnsi="Times New Roman"/>
          <w:b/>
          <w:bCs/>
          <w:sz w:val="28"/>
          <w:szCs w:val="28"/>
          <w:lang w:eastAsia="ru-RU"/>
        </w:rPr>
        <w:br/>
        <w:t>жилого помещения</w:t>
      </w:r>
    </w:p>
    <w:p w:rsidR="005D366B" w:rsidRPr="00EF2E92" w:rsidRDefault="005D366B" w:rsidP="00780611">
      <w:pPr>
        <w:spacing w:after="0" w:line="240" w:lineRule="auto"/>
        <w:jc w:val="right"/>
        <w:rPr>
          <w:rFonts w:ascii="Times New Roman" w:hAnsi="Times New Roman" w:cs="Courier New"/>
          <w:sz w:val="16"/>
          <w:szCs w:val="16"/>
          <w:lang w:eastAsia="ru-RU"/>
        </w:rPr>
      </w:pPr>
      <w:r w:rsidRPr="00EF2E92">
        <w:rPr>
          <w:rFonts w:ascii="Times New Roman" w:hAnsi="Times New Roman" w:cs="Courier New"/>
          <w:sz w:val="16"/>
          <w:szCs w:val="16"/>
          <w:lang w:eastAsia="ru-RU"/>
        </w:rPr>
        <w:t>Форма</w:t>
      </w:r>
    </w:p>
    <w:p w:rsidR="005D366B" w:rsidRPr="00EF2E92" w:rsidRDefault="005D366B" w:rsidP="00780611">
      <w:pPr>
        <w:spacing w:after="0" w:line="240" w:lineRule="auto"/>
        <w:jc w:val="right"/>
        <w:rPr>
          <w:rFonts w:ascii="Times New Roman" w:hAnsi="Times New Roman" w:cs="Courier New"/>
          <w:sz w:val="16"/>
          <w:szCs w:val="16"/>
          <w:lang w:eastAsia="ru-RU"/>
        </w:rPr>
      </w:pPr>
      <w:r w:rsidRPr="00EF2E92">
        <w:rPr>
          <w:rFonts w:ascii="Times New Roman" w:hAnsi="Times New Roman" w:cs="Courier New"/>
          <w:sz w:val="16"/>
          <w:szCs w:val="16"/>
          <w:lang w:eastAsia="ru-RU"/>
        </w:rPr>
        <w:t>утверждена постановлением Правительства</w:t>
      </w:r>
    </w:p>
    <w:p w:rsidR="005D366B" w:rsidRPr="00EF2E92" w:rsidRDefault="005D366B" w:rsidP="00780611">
      <w:pPr>
        <w:spacing w:after="0" w:line="240" w:lineRule="auto"/>
        <w:jc w:val="right"/>
        <w:rPr>
          <w:rFonts w:ascii="Times New Roman" w:hAnsi="Times New Roman" w:cs="Courier New"/>
          <w:sz w:val="16"/>
          <w:szCs w:val="16"/>
          <w:lang w:eastAsia="ru-RU"/>
        </w:rPr>
      </w:pPr>
      <w:r w:rsidRPr="00EF2E92">
        <w:rPr>
          <w:rFonts w:ascii="Times New Roman" w:hAnsi="Times New Roman" w:cs="Courier New"/>
          <w:sz w:val="16"/>
          <w:szCs w:val="16"/>
          <w:lang w:eastAsia="ru-RU"/>
        </w:rPr>
        <w:t>Российской Федерации от 28.04.05 г. № 266</w:t>
      </w:r>
    </w:p>
    <w:p w:rsidR="005D366B" w:rsidRPr="00780611" w:rsidRDefault="005D366B" w:rsidP="00780611">
      <w:pPr>
        <w:spacing w:after="0" w:line="240" w:lineRule="auto"/>
        <w:jc w:val="center"/>
        <w:rPr>
          <w:rFonts w:ascii="Times New Roman" w:hAnsi="Times New Roman" w:cs="Courier New"/>
          <w:sz w:val="26"/>
          <w:szCs w:val="26"/>
          <w:lang w:eastAsia="ru-RU"/>
        </w:rPr>
      </w:pPr>
    </w:p>
    <w:p w:rsidR="005D366B" w:rsidRPr="00780611" w:rsidRDefault="005D366B" w:rsidP="00CC0A9F">
      <w:pPr>
        <w:tabs>
          <w:tab w:val="center" w:pos="4677"/>
          <w:tab w:val="left" w:pos="5520"/>
        </w:tabs>
        <w:spacing w:after="0" w:line="240" w:lineRule="auto"/>
        <w:jc w:val="right"/>
        <w:rPr>
          <w:rFonts w:ascii="Times New Roman" w:hAnsi="Times New Roman" w:cs="Courier New"/>
          <w:sz w:val="28"/>
          <w:szCs w:val="28"/>
          <w:lang w:eastAsia="ru-RU"/>
        </w:rPr>
      </w:pPr>
      <w:r>
        <w:rPr>
          <w:rFonts w:ascii="Times New Roman" w:hAnsi="Times New Roman" w:cs="Courier New"/>
          <w:sz w:val="28"/>
          <w:szCs w:val="28"/>
          <w:lang w:eastAsia="ru-RU"/>
        </w:rPr>
        <w:tab/>
      </w:r>
      <w:r w:rsidRPr="00780611">
        <w:rPr>
          <w:rFonts w:ascii="Times New Roman" w:hAnsi="Times New Roman" w:cs="Courier New"/>
          <w:sz w:val="28"/>
          <w:szCs w:val="28"/>
          <w:lang w:eastAsia="ru-RU"/>
        </w:rPr>
        <w:t>В</w:t>
      </w:r>
      <w:r>
        <w:rPr>
          <w:rFonts w:ascii="Times New Roman" w:hAnsi="Times New Roman" w:cs="Courier New"/>
          <w:sz w:val="28"/>
          <w:szCs w:val="28"/>
          <w:lang w:eastAsia="ru-RU"/>
        </w:rPr>
        <w:t xml:space="preserve"> Администрацию поселка Пристень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(наименование органа местного самоуправления</w:t>
      </w:r>
    </w:p>
    <w:p w:rsidR="005D366B" w:rsidRPr="00780611" w:rsidRDefault="005D366B" w:rsidP="00780611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муниципального образования)</w:t>
      </w:r>
    </w:p>
    <w:p w:rsidR="005D366B" w:rsidRPr="00780611" w:rsidRDefault="005D366B" w:rsidP="00780611">
      <w:pPr>
        <w:spacing w:before="600" w:after="36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80611">
        <w:rPr>
          <w:rFonts w:ascii="Times New Roman" w:hAnsi="Times New Roman"/>
          <w:b/>
          <w:caps/>
          <w:sz w:val="28"/>
          <w:szCs w:val="28"/>
          <w:lang w:eastAsia="ru-RU"/>
        </w:rPr>
        <w:t>заявление</w:t>
      </w:r>
      <w:r w:rsidRPr="00780611">
        <w:rPr>
          <w:rFonts w:ascii="Times New Roman" w:hAnsi="Times New Roman"/>
          <w:b/>
          <w:sz w:val="28"/>
          <w:szCs w:val="28"/>
          <w:lang w:eastAsia="ru-RU"/>
        </w:rPr>
        <w:br/>
        <w:t>о переустройстве и (или) перепланировке жилого помещения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от  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(указывается наниматель, либо арендатор, либо собственник жилого помещения, либо собственники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жилого помещения, находящегося в общей собственности двух и более лиц, в случае, если ни один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из собственников либо иных лиц не уполномочен в установленном порядке представлять их интересы)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spacing w:before="240" w:after="0" w:line="240" w:lineRule="auto"/>
        <w:ind w:left="1276" w:hanging="1276"/>
        <w:jc w:val="both"/>
        <w:rPr>
          <w:rFonts w:ascii="Times New Roman" w:hAnsi="Times New Roman"/>
          <w:sz w:val="20"/>
          <w:szCs w:val="20"/>
          <w:lang w:eastAsia="ru-RU"/>
        </w:rPr>
      </w:pPr>
      <w:r w:rsidRPr="00780611">
        <w:rPr>
          <w:rFonts w:ascii="Times New Roman" w:hAnsi="Times New Roman"/>
          <w:sz w:val="26"/>
          <w:szCs w:val="26"/>
          <w:u w:val="single"/>
          <w:lang w:eastAsia="ru-RU"/>
        </w:rPr>
        <w:t>Примечание.</w:t>
      </w:r>
      <w:r w:rsidRPr="00780611">
        <w:rPr>
          <w:rFonts w:ascii="Times New Roman" w:hAnsi="Times New Roman"/>
          <w:sz w:val="26"/>
          <w:szCs w:val="26"/>
          <w:lang w:eastAsia="ru-RU"/>
        </w:rPr>
        <w:tab/>
      </w:r>
      <w:r w:rsidRPr="00780611">
        <w:rPr>
          <w:rFonts w:ascii="Times New Roman" w:hAnsi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5D366B" w:rsidRPr="00780611" w:rsidRDefault="005D366B" w:rsidP="00780611">
      <w:pPr>
        <w:spacing w:after="0" w:line="240" w:lineRule="auto"/>
        <w:ind w:left="1276"/>
        <w:jc w:val="both"/>
        <w:rPr>
          <w:rFonts w:ascii="Times New Roman" w:hAnsi="Times New Roman"/>
          <w:sz w:val="20"/>
          <w:szCs w:val="20"/>
          <w:lang w:eastAsia="ru-RU"/>
        </w:rPr>
      </w:pPr>
      <w:r w:rsidRPr="00780611">
        <w:rPr>
          <w:rFonts w:ascii="Times New Roman" w:hAnsi="Times New Roman"/>
          <w:sz w:val="20"/>
          <w:szCs w:val="20"/>
          <w:lang w:eastAsia="ru-RU"/>
        </w:rPr>
        <w:tab/>
      </w:r>
      <w:r w:rsidRPr="00780611">
        <w:rPr>
          <w:rFonts w:ascii="Times New Roman" w:hAnsi="Times New Roman"/>
          <w:sz w:val="20"/>
          <w:szCs w:val="20"/>
          <w:lang w:eastAsia="ru-RU"/>
        </w:rPr>
        <w:tab/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5D366B" w:rsidRPr="00780611" w:rsidRDefault="005D366B" w:rsidP="00780611">
      <w:pPr>
        <w:spacing w:before="36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Место нахождения жилого помещения:  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413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(указывается полный адрес: субъект Российской Федерации,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муниципальное образование, поселение, улица, дом, корпус, строение,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квартира (комната), подъезд, этаж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tabs>
          <w:tab w:val="left" w:pos="2025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Собственник(и) жилого помещения:  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0"/>
          <w:szCs w:val="20"/>
          <w:lang w:eastAsia="ru-RU"/>
        </w:rPr>
      </w:pPr>
    </w:p>
    <w:p w:rsidR="005D366B" w:rsidRPr="00780611" w:rsidRDefault="005D366B" w:rsidP="00780611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spacing w:before="120"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5D366B" w:rsidRPr="00780611" w:rsidRDefault="005D366B" w:rsidP="00780611">
      <w:pPr>
        <w:spacing w:before="36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Прошу разрешить 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255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(переустройство, перепланировку, переустройство и перепланировку –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0611">
        <w:t>____________________________________________________________________________________________</w:t>
      </w:r>
    </w:p>
    <w:p w:rsidR="005D366B" w:rsidRPr="00780611" w:rsidRDefault="005D366B" w:rsidP="00780611">
      <w:pPr>
        <w:spacing w:after="0" w:line="240" w:lineRule="auto"/>
        <w:rPr>
          <w:sz w:val="20"/>
          <w:szCs w:val="20"/>
        </w:rPr>
      </w:pPr>
      <w:r w:rsidRPr="00780611">
        <w:rPr>
          <w:rFonts w:ascii="Times New Roman" w:hAnsi="Times New Roman"/>
          <w:sz w:val="20"/>
          <w:szCs w:val="20"/>
        </w:rPr>
        <w:t>жилого помещения, занимаемого на основании права собственности, договора найма, – нужное указать)</w:t>
      </w:r>
    </w:p>
    <w:p w:rsidR="005D366B" w:rsidRPr="00780611" w:rsidRDefault="005D366B" w:rsidP="00780611">
      <w:pPr>
        <w:tabs>
          <w:tab w:val="left" w:pos="9837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780611">
        <w:rPr>
          <w:rFonts w:ascii="Times New Roman" w:hAnsi="Times New Roman"/>
          <w:sz w:val="20"/>
          <w:szCs w:val="24"/>
          <w:lang w:eastAsia="ru-RU"/>
        </w:rPr>
        <w:t>____________________________________________________________________________________________________,</w:t>
      </w:r>
    </w:p>
    <w:p w:rsidR="005D366B" w:rsidRPr="00780611" w:rsidRDefault="005D366B" w:rsidP="007806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595"/>
        <w:gridCol w:w="482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567"/>
        <w:gridCol w:w="567"/>
        <w:gridCol w:w="567"/>
        <w:gridCol w:w="284"/>
        <w:gridCol w:w="425"/>
      </w:tblGrid>
      <w:tr w:rsidR="005D366B" w:rsidRPr="00FC5864" w:rsidTr="00780611">
        <w:tc>
          <w:tcPr>
            <w:tcW w:w="6124" w:type="dxa"/>
            <w:gridSpan w:val="8"/>
            <w:vAlign w:val="bottom"/>
          </w:tcPr>
          <w:p w:rsidR="005D366B" w:rsidRPr="00780611" w:rsidRDefault="005D366B" w:rsidP="00780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Срок производства ремонтно-строительных работ  с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  <w:tr w:rsidR="005D366B" w:rsidRPr="00FC5864" w:rsidTr="00780611">
        <w:trPr>
          <w:gridAfter w:val="9"/>
          <w:wAfter w:w="4851" w:type="dxa"/>
        </w:trPr>
        <w:tc>
          <w:tcPr>
            <w:tcW w:w="595" w:type="dxa"/>
            <w:vAlign w:val="bottom"/>
          </w:tcPr>
          <w:p w:rsidR="005D366B" w:rsidRPr="00780611" w:rsidRDefault="005D366B" w:rsidP="00780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по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  <w:tr w:rsidR="005D366B" w:rsidRPr="00FC5864" w:rsidTr="00780611">
        <w:tc>
          <w:tcPr>
            <w:tcW w:w="6180" w:type="dxa"/>
            <w:gridSpan w:val="9"/>
            <w:vAlign w:val="bottom"/>
          </w:tcPr>
          <w:p w:rsidR="005D366B" w:rsidRPr="00780611" w:rsidRDefault="005D366B" w:rsidP="00780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Режим производства ремонтно-строительных работ с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D366B" w:rsidRPr="00780611" w:rsidRDefault="005D366B" w:rsidP="00780611">
      <w:pPr>
        <w:tabs>
          <w:tab w:val="center" w:pos="2127"/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часов в __________________</w:t>
      </w:r>
      <w:r w:rsidRPr="00780611">
        <w:rPr>
          <w:rFonts w:ascii="Times New Roman" w:hAnsi="Times New Roman"/>
          <w:sz w:val="28"/>
          <w:szCs w:val="28"/>
          <w:lang w:eastAsia="ru-RU"/>
        </w:rPr>
        <w:tab/>
        <w:t>дни.</w:t>
      </w:r>
    </w:p>
    <w:p w:rsidR="005D366B" w:rsidRPr="00780611" w:rsidRDefault="005D366B" w:rsidP="007806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Обязуюсь:</w:t>
      </w:r>
    </w:p>
    <w:p w:rsidR="005D366B" w:rsidRPr="00780611" w:rsidRDefault="005D366B" w:rsidP="007806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5D366B" w:rsidRPr="00780611" w:rsidRDefault="005D366B" w:rsidP="007806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5D366B" w:rsidRPr="00780611" w:rsidRDefault="005D366B" w:rsidP="007806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5D366B" w:rsidRPr="00780611" w:rsidRDefault="005D366B" w:rsidP="00780611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2495"/>
        <w:gridCol w:w="510"/>
        <w:gridCol w:w="284"/>
        <w:gridCol w:w="1984"/>
        <w:gridCol w:w="144"/>
        <w:gridCol w:w="850"/>
        <w:gridCol w:w="709"/>
        <w:gridCol w:w="1276"/>
        <w:gridCol w:w="144"/>
      </w:tblGrid>
      <w:tr w:rsidR="005D366B" w:rsidRPr="00FC5864" w:rsidTr="00780611">
        <w:tc>
          <w:tcPr>
            <w:tcW w:w="2495" w:type="dxa"/>
            <w:vAlign w:val="bottom"/>
          </w:tcPr>
          <w:p w:rsidR="005D366B" w:rsidRPr="00780611" w:rsidRDefault="005D366B" w:rsidP="00780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социального найма </w:t>
            </w:r>
          </w:p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</w:tbl>
    <w:p w:rsidR="005D366B" w:rsidRPr="00780611" w:rsidRDefault="005D366B" w:rsidP="00780611">
      <w:pPr>
        <w:spacing w:after="12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95"/>
        <w:gridCol w:w="2977"/>
        <w:gridCol w:w="2552"/>
        <w:gridCol w:w="1275"/>
        <w:gridCol w:w="1701"/>
      </w:tblGrid>
      <w:tr w:rsidR="005D366B" w:rsidRPr="00FC5864" w:rsidTr="00780611">
        <w:tc>
          <w:tcPr>
            <w:tcW w:w="59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7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2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27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Подпись *</w:t>
            </w:r>
          </w:p>
        </w:tc>
        <w:tc>
          <w:tcPr>
            <w:tcW w:w="1701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Отметка о нотариальном заверении подписей лиц</w:t>
            </w:r>
          </w:p>
        </w:tc>
      </w:tr>
      <w:tr w:rsidR="005D366B" w:rsidRPr="00FC5864" w:rsidTr="00780611">
        <w:tc>
          <w:tcPr>
            <w:tcW w:w="595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D366B" w:rsidRPr="00FC5864" w:rsidTr="00780611">
        <w:tc>
          <w:tcPr>
            <w:tcW w:w="59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366B" w:rsidRPr="00FC5864" w:rsidTr="00780611">
        <w:tc>
          <w:tcPr>
            <w:tcW w:w="59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366B" w:rsidRPr="00FC5864" w:rsidTr="00780611">
        <w:tc>
          <w:tcPr>
            <w:tcW w:w="59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D366B" w:rsidRPr="00780611" w:rsidRDefault="005D366B" w:rsidP="00780611">
      <w:pPr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________________</w:t>
      </w:r>
    </w:p>
    <w:p w:rsidR="005D366B" w:rsidRPr="00780611" w:rsidRDefault="005D366B" w:rsidP="0078061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80611">
        <w:rPr>
          <w:rFonts w:ascii="Times New Roman" w:hAnsi="Times New Roman"/>
          <w:sz w:val="26"/>
          <w:szCs w:val="26"/>
          <w:lang w:eastAsia="ru-RU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1)  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6832"/>
        <w:gridCol w:w="567"/>
        <w:gridCol w:w="567"/>
        <w:gridCol w:w="1134"/>
      </w:tblGrid>
      <w:tr w:rsidR="005D366B" w:rsidRPr="00FC5864" w:rsidTr="00780611"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листах;</w:t>
            </w:r>
          </w:p>
        </w:tc>
      </w:tr>
      <w:tr w:rsidR="005D366B" w:rsidRPr="00FC5864" w:rsidTr="00780611">
        <w:tc>
          <w:tcPr>
            <w:tcW w:w="6832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перепланируемое жилое помещение (с отметкой: подлинник или нотариально заверенная копия))</w:t>
            </w: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D366B" w:rsidRPr="00780611" w:rsidRDefault="005D366B" w:rsidP="00780611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2) проект (проектная документация) переустройства и (или) перепланировки жилого помещения на  _______листах;</w:t>
      </w:r>
    </w:p>
    <w:p w:rsidR="005D366B" w:rsidRPr="00780611" w:rsidRDefault="005D366B" w:rsidP="00780611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3) технический паспорт переустраиваемого и (или) перепланируемого жилого помещения на _______листах;</w:t>
      </w:r>
    </w:p>
    <w:p w:rsidR="005D366B" w:rsidRPr="00780611" w:rsidRDefault="005D366B" w:rsidP="00780611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______листах;</w:t>
      </w:r>
    </w:p>
    <w:p w:rsidR="005D366B" w:rsidRPr="00780611" w:rsidRDefault="005D366B" w:rsidP="00780611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5) документы, подтверждающие согласие временно отсутствующих членов семьи нанимателя на переустройство и (или) перепланировку жилого помещения, на ______листах (при необходимости);</w:t>
      </w:r>
    </w:p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6) иные документы:  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(доверенности, выписки из уставов и др.)</w:t>
      </w:r>
    </w:p>
    <w:p w:rsidR="005D366B" w:rsidRPr="00780611" w:rsidRDefault="005D366B" w:rsidP="00780611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spacing w:before="240" w:after="12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5D366B" w:rsidRPr="00780611" w:rsidRDefault="005D366B" w:rsidP="007806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D366B" w:rsidRPr="00FC5864" w:rsidTr="00780611">
        <w:tc>
          <w:tcPr>
            <w:tcW w:w="17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5D366B" w:rsidRPr="00780611" w:rsidRDefault="005D366B" w:rsidP="0078061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80611">
        <w:rPr>
          <w:rFonts w:ascii="Times New Roman" w:hAnsi="Times New Roman"/>
          <w:sz w:val="26"/>
          <w:szCs w:val="26"/>
          <w:lang w:eastAsia="ru-RU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5D366B" w:rsidRPr="00780611" w:rsidRDefault="005D366B" w:rsidP="00780611">
      <w:pPr>
        <w:pBdr>
          <w:bottom w:val="dashed" w:sz="4" w:space="1" w:color="auto"/>
        </w:pBdr>
        <w:spacing w:before="360"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5D366B" w:rsidRPr="00780611" w:rsidRDefault="005D366B" w:rsidP="00780611">
      <w:pPr>
        <w:spacing w:after="48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5D366B" w:rsidRPr="00FC5864" w:rsidTr="00780611">
        <w:trPr>
          <w:trHeight w:val="80"/>
        </w:trPr>
        <w:tc>
          <w:tcPr>
            <w:tcW w:w="4706" w:type="dxa"/>
            <w:vAlign w:val="bottom"/>
          </w:tcPr>
          <w:p w:rsidR="005D366B" w:rsidRPr="00780611" w:rsidRDefault="005D366B" w:rsidP="00780611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Документы представлены на приеме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5D366B" w:rsidRPr="00780611" w:rsidRDefault="005D366B" w:rsidP="00780611">
      <w:pPr>
        <w:spacing w:before="240"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80611">
        <w:rPr>
          <w:rFonts w:ascii="Times New Roman" w:hAnsi="Times New Roman"/>
          <w:sz w:val="28"/>
          <w:szCs w:val="28"/>
          <w:lang w:eastAsia="ru-RU"/>
        </w:rPr>
        <w:t xml:space="preserve">Входящий номер регистрации заявления  </w:t>
      </w:r>
      <w:r w:rsidRPr="00780611">
        <w:rPr>
          <w:rFonts w:ascii="Times New Roman" w:hAnsi="Times New Roman"/>
          <w:sz w:val="28"/>
          <w:szCs w:val="28"/>
          <w:u w:val="single"/>
          <w:lang w:eastAsia="ru-RU"/>
        </w:rPr>
        <w:t>№</w:t>
      </w:r>
      <w:r w:rsidRPr="00780611">
        <w:rPr>
          <w:rFonts w:ascii="Times New Roman" w:hAnsi="Times New Roman"/>
          <w:sz w:val="28"/>
          <w:szCs w:val="28"/>
          <w:lang w:eastAsia="ru-RU"/>
        </w:rPr>
        <w:t>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5D366B" w:rsidRPr="00FC5864" w:rsidTr="00780611">
        <w:tc>
          <w:tcPr>
            <w:tcW w:w="4706" w:type="dxa"/>
            <w:vAlign w:val="bottom"/>
          </w:tcPr>
          <w:p w:rsidR="005D366B" w:rsidRPr="00780611" w:rsidRDefault="005D366B" w:rsidP="00780611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Выдана расписка в получении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документов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5D366B" w:rsidRPr="00780611" w:rsidRDefault="005D366B" w:rsidP="00780611">
      <w:pPr>
        <w:spacing w:after="0" w:line="240" w:lineRule="auto"/>
        <w:ind w:left="411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5D366B" w:rsidRPr="00FC5864" w:rsidTr="00780611">
        <w:tc>
          <w:tcPr>
            <w:tcW w:w="4706" w:type="dxa"/>
            <w:vAlign w:val="bottom"/>
          </w:tcPr>
          <w:p w:rsidR="005D366B" w:rsidRPr="00780611" w:rsidRDefault="005D366B" w:rsidP="00780611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Расписку получил</w:t>
            </w: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5D366B" w:rsidRPr="00780611" w:rsidRDefault="005D366B" w:rsidP="00780611">
      <w:pPr>
        <w:spacing w:after="0" w:line="240" w:lineRule="auto"/>
        <w:ind w:left="4253"/>
        <w:rPr>
          <w:rFonts w:ascii="Times New Roman" w:hAnsi="Times New Roman"/>
          <w:sz w:val="28"/>
          <w:szCs w:val="28"/>
          <w:lang w:eastAsia="ru-RU"/>
        </w:rPr>
      </w:pPr>
    </w:p>
    <w:p w:rsidR="005D366B" w:rsidRPr="00780611" w:rsidRDefault="005D366B" w:rsidP="00780611">
      <w:pPr>
        <w:spacing w:after="0" w:line="240" w:lineRule="auto"/>
        <w:ind w:left="4253"/>
        <w:rPr>
          <w:rFonts w:ascii="Times New Roman" w:hAnsi="Times New Roman"/>
          <w:sz w:val="28"/>
          <w:szCs w:val="28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(подпись заявителя)</w:t>
      </w: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0611">
        <w:rPr>
          <w:rFonts w:ascii="Times New Roman" w:hAnsi="Times New Roman"/>
          <w:sz w:val="24"/>
          <w:szCs w:val="24"/>
          <w:lang w:eastAsia="ru-RU"/>
        </w:rPr>
        <w:t>(должность,</w:t>
      </w: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4706"/>
        <w:gridCol w:w="1276"/>
        <w:gridCol w:w="2126"/>
      </w:tblGrid>
      <w:tr w:rsidR="005D366B" w:rsidRPr="00FC5864" w:rsidTr="00780611">
        <w:trPr>
          <w:trHeight w:val="80"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366B" w:rsidRPr="00FC5864" w:rsidTr="00780611">
        <w:tc>
          <w:tcPr>
            <w:tcW w:w="470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5D366B" w:rsidRPr="00780611" w:rsidRDefault="005D366B" w:rsidP="007806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5D366B" w:rsidRPr="00780611" w:rsidRDefault="005D366B" w:rsidP="0078061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D366B" w:rsidRPr="00780611" w:rsidRDefault="005D366B" w:rsidP="0078061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magenta"/>
          <w:lang w:eastAsia="ru-RU"/>
        </w:rPr>
      </w:pPr>
    </w:p>
    <w:p w:rsidR="005D366B" w:rsidRDefault="005D366B"/>
    <w:sectPr w:rsidR="005D366B" w:rsidSect="003371B1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569"/>
    <w:rsid w:val="003371B1"/>
    <w:rsid w:val="005D366B"/>
    <w:rsid w:val="00780611"/>
    <w:rsid w:val="00962552"/>
    <w:rsid w:val="00AE04BC"/>
    <w:rsid w:val="00CC0A9F"/>
    <w:rsid w:val="00E40569"/>
    <w:rsid w:val="00EF2E92"/>
    <w:rsid w:val="00FC5864"/>
    <w:rsid w:val="00FF3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44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4</Pages>
  <Words>797</Words>
  <Characters>4544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2016-07-26T14:09:00Z</dcterms:created>
  <dcterms:modified xsi:type="dcterms:W3CDTF">2019-07-29T04:26:00Z</dcterms:modified>
</cp:coreProperties>
</file>